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30F343" w14:textId="77777777" w:rsidR="004B1411" w:rsidRDefault="004B1411" w:rsidP="004B1411">
      <w:pPr>
        <w:pStyle w:val="NoSpacing"/>
      </w:pPr>
      <w:r>
        <w:rPr>
          <w:u w:val="single"/>
        </w:rPr>
        <w:t>Thomas MILWARD</w:t>
      </w:r>
      <w:r>
        <w:t xml:space="preserve">     </w:t>
      </w:r>
      <w:proofErr w:type="gramStart"/>
      <w:r>
        <w:t xml:space="preserve">   (</w:t>
      </w:r>
      <w:proofErr w:type="gramEnd"/>
      <w:r>
        <w:t>fl.1446)</w:t>
      </w:r>
    </w:p>
    <w:p w14:paraId="6AF11D2A" w14:textId="77777777" w:rsidR="004B1411" w:rsidRDefault="004B1411" w:rsidP="004B1411">
      <w:pPr>
        <w:pStyle w:val="NoSpacing"/>
      </w:pPr>
    </w:p>
    <w:p w14:paraId="3EF8CD91" w14:textId="77777777" w:rsidR="004B1411" w:rsidRDefault="004B1411" w:rsidP="004B1411">
      <w:pPr>
        <w:pStyle w:val="NoSpacing"/>
      </w:pPr>
    </w:p>
    <w:p w14:paraId="69F31082" w14:textId="77777777" w:rsidR="004B1411" w:rsidRDefault="004B1411" w:rsidP="004B1411">
      <w:pPr>
        <w:pStyle w:val="NoSpacing"/>
      </w:pPr>
      <w:r>
        <w:tab/>
        <w:t>1446</w:t>
      </w:r>
      <w:r>
        <w:tab/>
        <w:t xml:space="preserve">He and John Puleston(q.v.) made a plaint of debt against John </w:t>
      </w:r>
      <w:proofErr w:type="spellStart"/>
      <w:r>
        <w:t>Maykyn</w:t>
      </w:r>
      <w:proofErr w:type="spellEnd"/>
    </w:p>
    <w:p w14:paraId="2CCD4D74" w14:textId="77777777" w:rsidR="004B1411" w:rsidRDefault="004B1411" w:rsidP="004B1411">
      <w:pPr>
        <w:pStyle w:val="NoSpacing"/>
      </w:pPr>
      <w:r>
        <w:tab/>
      </w:r>
      <w:r>
        <w:tab/>
        <w:t>of Uttoxeter, bowyer(q.v.).</w:t>
      </w:r>
    </w:p>
    <w:p w14:paraId="5B212924" w14:textId="77777777" w:rsidR="004B1411" w:rsidRDefault="004B1411" w:rsidP="004B1411">
      <w:pPr>
        <w:pStyle w:val="NoSpacing"/>
      </w:pPr>
      <w:r>
        <w:tab/>
      </w:r>
      <w:r>
        <w:tab/>
      </w:r>
      <w:r>
        <w:rPr>
          <w:rFonts w:cs="Times New Roman"/>
          <w:szCs w:val="24"/>
        </w:rPr>
        <w:t xml:space="preserve">( </w:t>
      </w:r>
      <w:hyperlink r:id="rId6" w:history="1">
        <w:r w:rsidRPr="007C38E5">
          <w:rPr>
            <w:rStyle w:val="Hyperlink"/>
            <w:rFonts w:cs="Times New Roman"/>
            <w:szCs w:val="24"/>
          </w:rPr>
          <w:t>https://waalt.uh.edu/index.php/IDXCP40no740</w:t>
        </w:r>
      </w:hyperlink>
      <w:r>
        <w:t xml:space="preserve"> )</w:t>
      </w:r>
    </w:p>
    <w:p w14:paraId="2234274B" w14:textId="77777777" w:rsidR="004B1411" w:rsidRDefault="004B1411" w:rsidP="004B1411">
      <w:pPr>
        <w:pStyle w:val="NoSpacing"/>
      </w:pPr>
    </w:p>
    <w:p w14:paraId="45D41A39" w14:textId="77777777" w:rsidR="004B1411" w:rsidRDefault="004B1411" w:rsidP="004B1411">
      <w:pPr>
        <w:pStyle w:val="NoSpacing"/>
      </w:pPr>
    </w:p>
    <w:p w14:paraId="74FEDC76" w14:textId="77777777" w:rsidR="004B1411" w:rsidRDefault="004B1411" w:rsidP="004B1411">
      <w:pPr>
        <w:pStyle w:val="NoSpacing"/>
      </w:pPr>
      <w:r>
        <w:t>21 November 2024</w:t>
      </w:r>
    </w:p>
    <w:p w14:paraId="28A5B7F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35552F" w14:textId="77777777" w:rsidR="004B1411" w:rsidRDefault="004B1411" w:rsidP="009139A6">
      <w:r>
        <w:separator/>
      </w:r>
    </w:p>
  </w:endnote>
  <w:endnote w:type="continuationSeparator" w:id="0">
    <w:p w14:paraId="3AD13475" w14:textId="77777777" w:rsidR="004B1411" w:rsidRDefault="004B141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1A921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61D1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BF4E6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A707B2" w14:textId="77777777" w:rsidR="004B1411" w:rsidRDefault="004B1411" w:rsidP="009139A6">
      <w:r>
        <w:separator/>
      </w:r>
    </w:p>
  </w:footnote>
  <w:footnote w:type="continuationSeparator" w:id="0">
    <w:p w14:paraId="445ED728" w14:textId="77777777" w:rsidR="004B1411" w:rsidRDefault="004B141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3907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CE753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0C44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411"/>
    <w:rsid w:val="000666E0"/>
    <w:rsid w:val="002510B7"/>
    <w:rsid w:val="00270799"/>
    <w:rsid w:val="004B1411"/>
    <w:rsid w:val="005C130B"/>
    <w:rsid w:val="0072085D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C0C3E"/>
  <w15:chartTrackingRefBased/>
  <w15:docId w15:val="{AAFC3C3B-1EAB-4366-8158-AFBC71BD0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B141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4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2024-11-21T21:34:00Z</dcterms:created>
  <dcterms:modified xsi:type="dcterms:W3CDTF">2024-11-21T21:34:00Z</dcterms:modified>
</cp:coreProperties>
</file>